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9FCC0" w14:textId="77777777" w:rsidR="00816CC2" w:rsidRDefault="00816CC2" w:rsidP="00816CC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Edward CHESEMAN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fl.1479)</w:t>
      </w:r>
    </w:p>
    <w:p w14:paraId="12121B55" w14:textId="77777777" w:rsidR="00816CC2" w:rsidRDefault="00816CC2" w:rsidP="00816CC2">
      <w:pPr>
        <w:pStyle w:val="NoSpacing"/>
        <w:rPr>
          <w:rFonts w:eastAsia="Times New Roman" w:cs="Times New Roman"/>
          <w:szCs w:val="24"/>
        </w:rPr>
      </w:pPr>
    </w:p>
    <w:p w14:paraId="5BAF4D97" w14:textId="77777777" w:rsidR="00816CC2" w:rsidRDefault="00816CC2" w:rsidP="00816CC2">
      <w:pPr>
        <w:pStyle w:val="NoSpacing"/>
        <w:rPr>
          <w:rFonts w:eastAsia="Times New Roman" w:cs="Times New Roman"/>
          <w:szCs w:val="24"/>
        </w:rPr>
      </w:pPr>
    </w:p>
    <w:p w14:paraId="6F407F28" w14:textId="77777777" w:rsidR="00816CC2" w:rsidRDefault="00816CC2" w:rsidP="00816CC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13 Aug.1479</w:t>
      </w:r>
      <w:r>
        <w:rPr>
          <w:rFonts w:eastAsia="Times New Roman" w:cs="Times New Roman"/>
          <w:szCs w:val="24"/>
        </w:rPr>
        <w:tab/>
        <w:t xml:space="preserve">Thomas </w:t>
      </w:r>
      <w:proofErr w:type="spellStart"/>
      <w:r>
        <w:rPr>
          <w:rFonts w:eastAsia="Times New Roman" w:cs="Times New Roman"/>
          <w:szCs w:val="24"/>
        </w:rPr>
        <w:t>Winsore</w:t>
      </w:r>
      <w:proofErr w:type="spellEnd"/>
      <w:r>
        <w:rPr>
          <w:rFonts w:eastAsia="Times New Roman" w:cs="Times New Roman"/>
          <w:szCs w:val="24"/>
        </w:rPr>
        <w:t xml:space="preserve"> of Stanwell, Middlesex(q.v.), made him an executor of</w:t>
      </w:r>
    </w:p>
    <w:p w14:paraId="185B118D" w14:textId="77777777" w:rsidR="00816CC2" w:rsidRDefault="00816CC2" w:rsidP="00816CC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his Will.</w:t>
      </w:r>
    </w:p>
    <w:p w14:paraId="78BD16FA" w14:textId="77777777" w:rsidR="00816CC2" w:rsidRDefault="00816CC2" w:rsidP="00816CC2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</w:t>
      </w:r>
    </w:p>
    <w:p w14:paraId="09275CF9" w14:textId="77777777" w:rsidR="00816CC2" w:rsidRDefault="00816CC2" w:rsidP="00816CC2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vol. I pp.458-462)</w:t>
      </w:r>
    </w:p>
    <w:p w14:paraId="46268284" w14:textId="77777777" w:rsidR="00816CC2" w:rsidRDefault="00816CC2" w:rsidP="00816CC2">
      <w:pPr>
        <w:pStyle w:val="NoSpacing"/>
        <w:rPr>
          <w:rFonts w:eastAsia="Times New Roman" w:cs="Times New Roman"/>
          <w:szCs w:val="24"/>
        </w:rPr>
      </w:pPr>
    </w:p>
    <w:p w14:paraId="4E69D56C" w14:textId="77777777" w:rsidR="00816CC2" w:rsidRDefault="00816CC2" w:rsidP="00816CC2">
      <w:pPr>
        <w:pStyle w:val="NoSpacing"/>
        <w:rPr>
          <w:rFonts w:eastAsia="Times New Roman" w:cs="Times New Roman"/>
          <w:szCs w:val="24"/>
        </w:rPr>
      </w:pPr>
    </w:p>
    <w:p w14:paraId="4D2D7769" w14:textId="77777777" w:rsidR="00816CC2" w:rsidRDefault="00816CC2" w:rsidP="00816CC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16 December 2022</w:t>
      </w:r>
    </w:p>
    <w:p w14:paraId="3DEC7C9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3EAE2" w14:textId="77777777" w:rsidR="00816CC2" w:rsidRDefault="00816CC2" w:rsidP="009139A6">
      <w:r>
        <w:separator/>
      </w:r>
    </w:p>
  </w:endnote>
  <w:endnote w:type="continuationSeparator" w:id="0">
    <w:p w14:paraId="2A59BECB" w14:textId="77777777" w:rsidR="00816CC2" w:rsidRDefault="00816CC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5710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3BF2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D4CA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557D2" w14:textId="77777777" w:rsidR="00816CC2" w:rsidRDefault="00816CC2" w:rsidP="009139A6">
      <w:r>
        <w:separator/>
      </w:r>
    </w:p>
  </w:footnote>
  <w:footnote w:type="continuationSeparator" w:id="0">
    <w:p w14:paraId="473E2D79" w14:textId="77777777" w:rsidR="00816CC2" w:rsidRDefault="00816CC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F6A0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9B75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250F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CC2"/>
    <w:rsid w:val="000666E0"/>
    <w:rsid w:val="002510B7"/>
    <w:rsid w:val="005C130B"/>
    <w:rsid w:val="00816CC2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409C8"/>
  <w15:chartTrackingRefBased/>
  <w15:docId w15:val="{77C98DBA-EE5A-4770-9E3E-E0BE3DB89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2022-12-16T14:27:00Z</dcterms:created>
  <dcterms:modified xsi:type="dcterms:W3CDTF">2022-12-16T14:28:00Z</dcterms:modified>
</cp:coreProperties>
</file>